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B60" w:rsidRDefault="00E12B60" w:rsidP="00E12B60">
      <w:pPr>
        <w:pStyle w:val="NoSpacing"/>
      </w:pPr>
      <w:r>
        <w:rPr>
          <w:u w:val="single"/>
        </w:rPr>
        <w:t>Thomas BAYLY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fl.1441)</w:t>
      </w:r>
    </w:p>
    <w:p w:rsidR="00E12B60" w:rsidRDefault="00E12B60" w:rsidP="00E12B60">
      <w:pPr>
        <w:pStyle w:val="NoSpacing"/>
      </w:pPr>
    </w:p>
    <w:p w:rsidR="00E12B60" w:rsidRDefault="00E12B60" w:rsidP="00E12B60">
      <w:pPr>
        <w:pStyle w:val="NoSpacing"/>
      </w:pPr>
    </w:p>
    <w:p w:rsidR="00E12B60" w:rsidRDefault="00E12B60" w:rsidP="00E12B60">
      <w:pPr>
        <w:pStyle w:val="NoSpacing"/>
      </w:pPr>
      <w:r>
        <w:t>12 Jun.1441</w:t>
      </w:r>
      <w:r>
        <w:tab/>
        <w:t>He was a juror on the inquisition post mortem held in Amesbury,</w:t>
      </w:r>
    </w:p>
    <w:p w:rsidR="00E12B60" w:rsidRDefault="00E12B60" w:rsidP="00E12B60">
      <w:pPr>
        <w:pStyle w:val="NoSpacing"/>
      </w:pPr>
      <w:r>
        <w:tab/>
      </w:r>
      <w:r>
        <w:tab/>
        <w:t xml:space="preserve">Wiltshire, 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E12B60" w:rsidRDefault="00E12B60" w:rsidP="00E12B6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25-375)</w:t>
      </w:r>
    </w:p>
    <w:p w:rsidR="00E12B60" w:rsidRDefault="00E12B60" w:rsidP="00E12B60">
      <w:pPr>
        <w:pStyle w:val="NoSpacing"/>
      </w:pPr>
    </w:p>
    <w:p w:rsidR="00E12B60" w:rsidRDefault="00E12B60" w:rsidP="00E12B60">
      <w:pPr>
        <w:pStyle w:val="NoSpacing"/>
      </w:pPr>
    </w:p>
    <w:p w:rsidR="00E12B60" w:rsidRPr="00056386" w:rsidRDefault="00E12B60" w:rsidP="00E12B60">
      <w:pPr>
        <w:pStyle w:val="NoSpacing"/>
      </w:pPr>
      <w:r>
        <w:t>24 August 2016</w:t>
      </w:r>
    </w:p>
    <w:p w:rsidR="006B2F86" w:rsidRPr="00E12B60" w:rsidRDefault="00E12B60" w:rsidP="00E71FC3">
      <w:pPr>
        <w:pStyle w:val="NoSpacing"/>
      </w:pPr>
      <w:bookmarkStart w:id="0" w:name="_GoBack"/>
      <w:bookmarkEnd w:id="0"/>
    </w:p>
    <w:sectPr w:rsidR="006B2F86" w:rsidRPr="00E12B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B60" w:rsidRDefault="00E12B60" w:rsidP="00E71FC3">
      <w:pPr>
        <w:spacing w:after="0" w:line="240" w:lineRule="auto"/>
      </w:pPr>
      <w:r>
        <w:separator/>
      </w:r>
    </w:p>
  </w:endnote>
  <w:endnote w:type="continuationSeparator" w:id="0">
    <w:p w:rsidR="00E12B60" w:rsidRDefault="00E12B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B60" w:rsidRDefault="00E12B60" w:rsidP="00E71FC3">
      <w:pPr>
        <w:spacing w:after="0" w:line="240" w:lineRule="auto"/>
      </w:pPr>
      <w:r>
        <w:separator/>
      </w:r>
    </w:p>
  </w:footnote>
  <w:footnote w:type="continuationSeparator" w:id="0">
    <w:p w:rsidR="00E12B60" w:rsidRDefault="00E12B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60"/>
    <w:rsid w:val="001A7C09"/>
    <w:rsid w:val="00733BE7"/>
    <w:rsid w:val="00AB52E8"/>
    <w:rsid w:val="00B16D3F"/>
    <w:rsid w:val="00E12B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E3E65"/>
  <w15:chartTrackingRefBased/>
  <w15:docId w15:val="{DC99D3CB-69D0-4317-ADE8-3A2AABDA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2016-08-24T19:33:00Z</dcterms:created>
  <dcterms:modified xsi:type="dcterms:W3CDTF">2016-08-24T19:34:00Z</dcterms:modified>
</cp:coreProperties>
</file>